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5EA129DF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 xml:space="preserve">KLAIPĖDOS RAJONO SAVIVALDYBĖS </w:t>
      </w:r>
    </w:p>
    <w:p w14:paraId="6AEFBFF5" w14:textId="30F72029" w:rsidR="00A21A80" w:rsidRPr="00911AB8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911AB8">
        <w:rPr>
          <w:rFonts w:ascii="Arial" w:hAnsi="Arial" w:cs="Arial"/>
          <w:b/>
          <w:bCs/>
          <w:caps/>
          <w:sz w:val="28"/>
          <w:szCs w:val="28"/>
        </w:rPr>
        <w:t>ADMINISTRACIJA</w:t>
      </w:r>
    </w:p>
    <w:p w14:paraId="0AA40B60" w14:textId="77777777" w:rsidR="00A21A80" w:rsidRPr="00142E81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142E81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142E81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142E81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9A2F85" w14:textId="0DD055ED" w:rsidR="00AC63AA" w:rsidRPr="00142E81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513544C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 xml:space="preserve">Klaipėdos rajono savivaldybės tarybai </w:t>
      </w:r>
      <w:r w:rsidRPr="00571A51">
        <w:rPr>
          <w:rFonts w:ascii="Arial" w:hAnsi="Arial" w:cs="Arial"/>
        </w:rPr>
        <w:tab/>
      </w:r>
    </w:p>
    <w:p w14:paraId="4195B190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5B8A659" w14:textId="7517F671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  <w:t xml:space="preserve">                                                                                             </w:t>
      </w:r>
    </w:p>
    <w:p w14:paraId="37D26FDC" w14:textId="24AD9FFC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571A51">
        <w:rPr>
          <w:rFonts w:ascii="Arial" w:hAnsi="Arial" w:cs="Arial"/>
          <w:b/>
          <w:bCs/>
        </w:rPr>
        <w:t xml:space="preserve">INFORMACIJA DĖL </w:t>
      </w:r>
      <w:r w:rsidR="00A80733">
        <w:rPr>
          <w:rFonts w:ascii="Arial" w:hAnsi="Arial" w:cs="Arial"/>
          <w:b/>
          <w:bCs/>
        </w:rPr>
        <w:t>21A MARŠRUTO TR</w:t>
      </w:r>
      <w:r w:rsidR="00400B00">
        <w:rPr>
          <w:rFonts w:ascii="Arial" w:hAnsi="Arial" w:cs="Arial"/>
          <w:b/>
          <w:bCs/>
        </w:rPr>
        <w:t>A</w:t>
      </w:r>
      <w:r w:rsidR="00A80733">
        <w:rPr>
          <w:rFonts w:ascii="Arial" w:hAnsi="Arial" w:cs="Arial"/>
          <w:b/>
          <w:bCs/>
        </w:rPr>
        <w:t>SOS</w:t>
      </w:r>
      <w:r w:rsidR="0017450F">
        <w:rPr>
          <w:rFonts w:ascii="Arial" w:hAnsi="Arial" w:cs="Arial"/>
          <w:b/>
          <w:bCs/>
        </w:rPr>
        <w:t xml:space="preserve"> </w:t>
      </w:r>
      <w:r w:rsidR="00A80733">
        <w:rPr>
          <w:rFonts w:ascii="Arial" w:hAnsi="Arial" w:cs="Arial"/>
          <w:b/>
          <w:bCs/>
        </w:rPr>
        <w:t>KOREGAVIMO</w:t>
      </w:r>
    </w:p>
    <w:p w14:paraId="1F1A285C" w14:textId="77777777" w:rsidR="00571A51" w:rsidRPr="00174044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98B184E" w14:textId="77777777" w:rsidR="00571A51" w:rsidRPr="00571A51" w:rsidRDefault="00571A51" w:rsidP="00571A51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8303BBA" w14:textId="7E17F683" w:rsidR="00571A51" w:rsidRPr="00571A51" w:rsidRDefault="00997B7C" w:rsidP="0017404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71A51" w:rsidRPr="00571A51">
        <w:rPr>
          <w:rFonts w:ascii="Arial" w:hAnsi="Arial" w:cs="Arial"/>
        </w:rPr>
        <w:t>Vadovaudamasis Klaipėdos rajono savivaldybės tarybos veiklos reglamentu, teikiu susipažinti su informacij</w:t>
      </w:r>
      <w:r>
        <w:rPr>
          <w:rFonts w:ascii="Arial" w:hAnsi="Arial" w:cs="Arial"/>
        </w:rPr>
        <w:t>a</w:t>
      </w:r>
      <w:r w:rsidR="00571A51" w:rsidRPr="00571A51">
        <w:rPr>
          <w:rFonts w:ascii="Arial" w:hAnsi="Arial" w:cs="Arial"/>
        </w:rPr>
        <w:t xml:space="preserve"> apie siūlomus viešojo transporto maršrutų koregavimus.</w:t>
      </w:r>
    </w:p>
    <w:p w14:paraId="6D705524" w14:textId="2802D12F" w:rsidR="00571A51" w:rsidRPr="00571A51" w:rsidRDefault="00571A51" w:rsidP="0017404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  <w:t>Atsižvelg</w:t>
      </w:r>
      <w:r w:rsidR="00997B7C">
        <w:rPr>
          <w:rFonts w:ascii="Arial" w:hAnsi="Arial" w:cs="Arial"/>
        </w:rPr>
        <w:t>dama</w:t>
      </w:r>
      <w:r w:rsidR="00843442">
        <w:rPr>
          <w:rFonts w:ascii="Arial" w:hAnsi="Arial" w:cs="Arial"/>
        </w:rPr>
        <w:t>s</w:t>
      </w:r>
      <w:r w:rsidRPr="00571A51">
        <w:rPr>
          <w:rFonts w:ascii="Arial" w:hAnsi="Arial" w:cs="Arial"/>
        </w:rPr>
        <w:t xml:space="preserve"> į Klaipėdos rajono </w:t>
      </w:r>
      <w:r w:rsidR="00974E58">
        <w:rPr>
          <w:rFonts w:ascii="Arial" w:hAnsi="Arial" w:cs="Arial"/>
        </w:rPr>
        <w:t xml:space="preserve">Sendvario seniūnijos, </w:t>
      </w:r>
      <w:r w:rsidR="004A4739">
        <w:rPr>
          <w:rFonts w:ascii="Arial" w:hAnsi="Arial" w:cs="Arial"/>
        </w:rPr>
        <w:t xml:space="preserve">ilgamečius </w:t>
      </w:r>
      <w:r w:rsidR="00941BFA">
        <w:rPr>
          <w:rFonts w:ascii="Arial" w:hAnsi="Arial" w:cs="Arial"/>
        </w:rPr>
        <w:t xml:space="preserve">Jakų </w:t>
      </w:r>
      <w:r w:rsidR="00974E58">
        <w:rPr>
          <w:rFonts w:ascii="Arial" w:hAnsi="Arial" w:cs="Arial"/>
        </w:rPr>
        <w:t xml:space="preserve">kaimo </w:t>
      </w:r>
      <w:r w:rsidR="00941BFA">
        <w:rPr>
          <w:rFonts w:ascii="Arial" w:hAnsi="Arial" w:cs="Arial"/>
        </w:rPr>
        <w:t>bendruomenės</w:t>
      </w:r>
      <w:r w:rsidR="00581B46">
        <w:rPr>
          <w:rFonts w:ascii="Arial" w:hAnsi="Arial" w:cs="Arial"/>
        </w:rPr>
        <w:t xml:space="preserve">, </w:t>
      </w:r>
      <w:r w:rsidR="008E1984">
        <w:rPr>
          <w:rFonts w:ascii="Arial" w:hAnsi="Arial" w:cs="Arial"/>
        </w:rPr>
        <w:t>bei Tarybos nar</w:t>
      </w:r>
      <w:r w:rsidR="00941BFA">
        <w:rPr>
          <w:rFonts w:ascii="Arial" w:hAnsi="Arial" w:cs="Arial"/>
        </w:rPr>
        <w:t>ės</w:t>
      </w:r>
      <w:r w:rsidRPr="00571A51">
        <w:rPr>
          <w:rFonts w:ascii="Arial" w:hAnsi="Arial" w:cs="Arial"/>
        </w:rPr>
        <w:t xml:space="preserve"> prašymus</w:t>
      </w:r>
      <w:r w:rsidR="00941BFA">
        <w:rPr>
          <w:rFonts w:ascii="Arial" w:hAnsi="Arial" w:cs="Arial"/>
        </w:rPr>
        <w:t>/</w:t>
      </w:r>
      <w:r w:rsidR="00C02342">
        <w:rPr>
          <w:rFonts w:ascii="Arial" w:hAnsi="Arial" w:cs="Arial"/>
        </w:rPr>
        <w:t>nusiskundimus/</w:t>
      </w:r>
      <w:r w:rsidR="00941BFA">
        <w:rPr>
          <w:rFonts w:ascii="Arial" w:hAnsi="Arial" w:cs="Arial"/>
        </w:rPr>
        <w:t>siūlymus</w:t>
      </w:r>
      <w:r w:rsidR="008E1984">
        <w:rPr>
          <w:rFonts w:ascii="Arial" w:hAnsi="Arial" w:cs="Arial"/>
        </w:rPr>
        <w:t xml:space="preserve"> dėl viešojo transporto </w:t>
      </w:r>
      <w:r w:rsidR="00E85E47">
        <w:rPr>
          <w:rFonts w:ascii="Arial" w:hAnsi="Arial" w:cs="Arial"/>
        </w:rPr>
        <w:t xml:space="preserve">Nr. </w:t>
      </w:r>
      <w:r w:rsidR="00941BFA">
        <w:rPr>
          <w:rFonts w:ascii="Arial" w:hAnsi="Arial" w:cs="Arial"/>
        </w:rPr>
        <w:t xml:space="preserve">21A </w:t>
      </w:r>
      <w:r w:rsidR="00E85E47">
        <w:rPr>
          <w:rFonts w:ascii="Arial" w:hAnsi="Arial" w:cs="Arial"/>
        </w:rPr>
        <w:t xml:space="preserve">maršruto trasos korekcijos </w:t>
      </w:r>
      <w:r w:rsidRPr="00571A51">
        <w:rPr>
          <w:rFonts w:ascii="Arial" w:hAnsi="Arial" w:cs="Arial"/>
        </w:rPr>
        <w:t xml:space="preserve">VšĮ „Klaipėdos keleivinis transportas“ pateikė </w:t>
      </w:r>
      <w:r w:rsidR="00A761BE" w:rsidRPr="0000089A">
        <w:rPr>
          <w:rFonts w:ascii="Arial" w:hAnsi="Arial" w:cs="Arial"/>
        </w:rPr>
        <w:t>siūlymus</w:t>
      </w:r>
      <w:r w:rsidR="00573A6C">
        <w:rPr>
          <w:rFonts w:ascii="Arial" w:hAnsi="Arial" w:cs="Arial"/>
        </w:rPr>
        <w:t>.</w:t>
      </w:r>
      <w:r w:rsidRPr="00571A51">
        <w:rPr>
          <w:rFonts w:ascii="Arial" w:hAnsi="Arial" w:cs="Arial"/>
        </w:rPr>
        <w:t xml:space="preserve"> </w:t>
      </w:r>
      <w:r w:rsidR="00573A6C">
        <w:rPr>
          <w:rFonts w:ascii="Arial" w:hAnsi="Arial" w:cs="Arial"/>
        </w:rPr>
        <w:t>Pritaikius esam</w:t>
      </w:r>
      <w:r w:rsidR="00F74434">
        <w:rPr>
          <w:rFonts w:ascii="Arial" w:hAnsi="Arial" w:cs="Arial"/>
        </w:rPr>
        <w:t>ą</w:t>
      </w:r>
      <w:r w:rsidR="00573A6C">
        <w:rPr>
          <w:rFonts w:ascii="Arial" w:hAnsi="Arial" w:cs="Arial"/>
        </w:rPr>
        <w:t xml:space="preserve"> maršrut</w:t>
      </w:r>
      <w:r w:rsidR="00F74434">
        <w:rPr>
          <w:rFonts w:ascii="Arial" w:hAnsi="Arial" w:cs="Arial"/>
        </w:rPr>
        <w:t>ą</w:t>
      </w:r>
      <w:r w:rsidR="00573A6C">
        <w:rPr>
          <w:rFonts w:ascii="Arial" w:hAnsi="Arial" w:cs="Arial"/>
        </w:rPr>
        <w:t xml:space="preserve"> </w:t>
      </w:r>
      <w:r w:rsidR="00006F6F">
        <w:rPr>
          <w:rFonts w:ascii="Arial" w:hAnsi="Arial" w:cs="Arial"/>
        </w:rPr>
        <w:t xml:space="preserve">atsirastų patogesnė galimybė gyventojams naudotis viešuoju transportu </w:t>
      </w:r>
      <w:r w:rsidR="002C2181">
        <w:rPr>
          <w:rFonts w:ascii="Arial" w:hAnsi="Arial" w:cs="Arial"/>
        </w:rPr>
        <w:t xml:space="preserve">(šiomis stotelėmis naudotųsi ne tik </w:t>
      </w:r>
      <w:r w:rsidR="00C528FB">
        <w:rPr>
          <w:rFonts w:ascii="Arial" w:hAnsi="Arial" w:cs="Arial"/>
        </w:rPr>
        <w:t>Jakų kaimo gyventojai, be</w:t>
      </w:r>
      <w:r w:rsidR="00ED5C40">
        <w:rPr>
          <w:rFonts w:ascii="Arial" w:hAnsi="Arial" w:cs="Arial"/>
        </w:rPr>
        <w:t>t</w:t>
      </w:r>
      <w:r w:rsidR="00C528FB">
        <w:rPr>
          <w:rFonts w:ascii="Arial" w:hAnsi="Arial" w:cs="Arial"/>
        </w:rPr>
        <w:t xml:space="preserve"> ir Budrikių kaimo) </w:t>
      </w:r>
      <w:r w:rsidR="00006F6F">
        <w:rPr>
          <w:rFonts w:ascii="Arial" w:hAnsi="Arial" w:cs="Arial"/>
        </w:rPr>
        <w:t xml:space="preserve">ir pasiekti </w:t>
      </w:r>
      <w:r w:rsidR="003229FC">
        <w:rPr>
          <w:rFonts w:ascii="Arial" w:hAnsi="Arial" w:cs="Arial"/>
        </w:rPr>
        <w:t>pagrindines viešąsias paslaugas teikiančias įstaigas</w:t>
      </w:r>
      <w:r w:rsidR="00CA6FC3">
        <w:rPr>
          <w:rFonts w:ascii="Arial" w:hAnsi="Arial" w:cs="Arial"/>
        </w:rPr>
        <w:t>.</w:t>
      </w:r>
      <w:r w:rsidR="00006F6F">
        <w:rPr>
          <w:rFonts w:ascii="Arial" w:hAnsi="Arial" w:cs="Arial"/>
        </w:rPr>
        <w:t xml:space="preserve"> </w:t>
      </w:r>
      <w:r w:rsidR="00CA6FC3">
        <w:rPr>
          <w:rFonts w:ascii="Arial" w:hAnsi="Arial" w:cs="Arial"/>
        </w:rPr>
        <w:t>T</w:t>
      </w:r>
      <w:r w:rsidR="003229FC">
        <w:rPr>
          <w:rFonts w:ascii="Arial" w:hAnsi="Arial" w:cs="Arial"/>
        </w:rPr>
        <w:t>okiu būdu</w:t>
      </w:r>
      <w:r w:rsidRPr="00571A51">
        <w:rPr>
          <w:rFonts w:ascii="Arial" w:hAnsi="Arial" w:cs="Arial"/>
        </w:rPr>
        <w:t xml:space="preserve"> </w:t>
      </w:r>
      <w:r w:rsidR="00CA6FC3">
        <w:rPr>
          <w:rFonts w:ascii="Arial" w:hAnsi="Arial" w:cs="Arial"/>
        </w:rPr>
        <w:t>pritaikius esamų maršruto tras</w:t>
      </w:r>
      <w:r w:rsidR="002F0502">
        <w:rPr>
          <w:rFonts w:ascii="Arial" w:hAnsi="Arial" w:cs="Arial"/>
        </w:rPr>
        <w:t>ą</w:t>
      </w:r>
      <w:r w:rsidR="00CA6FC3">
        <w:rPr>
          <w:rFonts w:ascii="Arial" w:hAnsi="Arial" w:cs="Arial"/>
        </w:rPr>
        <w:t xml:space="preserve"> </w:t>
      </w:r>
      <w:r w:rsidRPr="00571A51">
        <w:rPr>
          <w:rFonts w:ascii="Arial" w:hAnsi="Arial" w:cs="Arial"/>
        </w:rPr>
        <w:t>padidėtų</w:t>
      </w:r>
      <w:r w:rsidR="00CA6FC3">
        <w:rPr>
          <w:rFonts w:ascii="Arial" w:hAnsi="Arial" w:cs="Arial"/>
        </w:rPr>
        <w:t xml:space="preserve"> ir</w:t>
      </w:r>
      <w:r w:rsidRPr="00571A51">
        <w:rPr>
          <w:rFonts w:ascii="Arial" w:hAnsi="Arial" w:cs="Arial"/>
        </w:rPr>
        <w:t xml:space="preserve"> jų išlaikymui reikalingos sąnaudos.</w:t>
      </w:r>
      <w:r w:rsidR="0000089A" w:rsidRPr="0000089A">
        <w:t xml:space="preserve"> </w:t>
      </w:r>
    </w:p>
    <w:p w14:paraId="097F289D" w14:textId="77777777" w:rsidR="00571A51" w:rsidRPr="00571A51" w:rsidRDefault="00571A51" w:rsidP="0017404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  <w:t xml:space="preserve">VšĮ „Klaipėdos keleivinis transportas“ pasiūlė: </w:t>
      </w:r>
    </w:p>
    <w:p w14:paraId="5F23CB39" w14:textId="7767B7D7" w:rsidR="00CA6FC3" w:rsidRPr="00F1763A" w:rsidRDefault="00571A51" w:rsidP="0017404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b/>
          <w:bCs/>
        </w:rPr>
      </w:pPr>
      <w:r w:rsidRPr="00571A51">
        <w:rPr>
          <w:rFonts w:ascii="Arial" w:hAnsi="Arial" w:cs="Arial"/>
        </w:rPr>
        <w:tab/>
        <w:t>Maršrut</w:t>
      </w:r>
      <w:r w:rsidR="00CA6FC3">
        <w:rPr>
          <w:rFonts w:ascii="Arial" w:hAnsi="Arial" w:cs="Arial"/>
        </w:rPr>
        <w:t>e</w:t>
      </w:r>
      <w:r w:rsidRPr="00571A51">
        <w:rPr>
          <w:rFonts w:ascii="Arial" w:hAnsi="Arial" w:cs="Arial"/>
        </w:rPr>
        <w:t xml:space="preserve"> Nr. </w:t>
      </w:r>
      <w:r w:rsidR="00C5198C">
        <w:rPr>
          <w:rFonts w:ascii="Arial" w:hAnsi="Arial" w:cs="Arial"/>
        </w:rPr>
        <w:t>21A</w:t>
      </w:r>
      <w:r w:rsidRPr="00571A51">
        <w:rPr>
          <w:rFonts w:ascii="Arial" w:hAnsi="Arial" w:cs="Arial"/>
        </w:rPr>
        <w:t xml:space="preserve"> </w:t>
      </w:r>
      <w:r w:rsidR="0079499F">
        <w:rPr>
          <w:rFonts w:ascii="Arial" w:hAnsi="Arial" w:cs="Arial"/>
        </w:rPr>
        <w:t>Turgus</w:t>
      </w:r>
      <w:r w:rsidR="00D953A6">
        <w:rPr>
          <w:rFonts w:ascii="Arial" w:hAnsi="Arial" w:cs="Arial"/>
        </w:rPr>
        <w:t>–Jakai–Turgus</w:t>
      </w:r>
      <w:r w:rsidR="00843442">
        <w:rPr>
          <w:rFonts w:ascii="Arial" w:hAnsi="Arial" w:cs="Arial"/>
        </w:rPr>
        <w:t xml:space="preserve">, </w:t>
      </w:r>
      <w:r w:rsidR="00423729">
        <w:rPr>
          <w:rFonts w:ascii="Arial" w:hAnsi="Arial" w:cs="Arial"/>
        </w:rPr>
        <w:t xml:space="preserve">siūloma </w:t>
      </w:r>
      <w:r w:rsidR="00423729" w:rsidRPr="00423729">
        <w:rPr>
          <w:rFonts w:ascii="Arial" w:hAnsi="Arial" w:cs="Arial"/>
        </w:rPr>
        <w:t>koreguo</w:t>
      </w:r>
      <w:r w:rsidR="00423729">
        <w:rPr>
          <w:rFonts w:ascii="Arial" w:hAnsi="Arial" w:cs="Arial"/>
        </w:rPr>
        <w:t>ti</w:t>
      </w:r>
      <w:r w:rsidR="00423729" w:rsidRPr="00423729">
        <w:rPr>
          <w:rFonts w:ascii="Arial" w:hAnsi="Arial" w:cs="Arial"/>
        </w:rPr>
        <w:t xml:space="preserve"> tras</w:t>
      </w:r>
      <w:r w:rsidR="00423729">
        <w:rPr>
          <w:rFonts w:ascii="Arial" w:hAnsi="Arial" w:cs="Arial"/>
        </w:rPr>
        <w:t>ą</w:t>
      </w:r>
      <w:r w:rsidR="00423729" w:rsidRPr="00423729">
        <w:rPr>
          <w:rFonts w:ascii="Arial" w:hAnsi="Arial" w:cs="Arial"/>
        </w:rPr>
        <w:t xml:space="preserve"> </w:t>
      </w:r>
      <w:r w:rsidR="00F2554B">
        <w:rPr>
          <w:rFonts w:ascii="Arial" w:hAnsi="Arial" w:cs="Arial"/>
        </w:rPr>
        <w:t>pagal pridedamą schemą</w:t>
      </w:r>
      <w:r w:rsidR="00D953A6">
        <w:rPr>
          <w:rFonts w:ascii="Arial" w:hAnsi="Arial" w:cs="Arial"/>
        </w:rPr>
        <w:t xml:space="preserve">. </w:t>
      </w:r>
      <w:r w:rsidRPr="00571A51">
        <w:rPr>
          <w:rFonts w:ascii="Arial" w:hAnsi="Arial" w:cs="Arial"/>
        </w:rPr>
        <w:t>Pagal pateiktus VšĮ „Klaipėdos keleivinis transportas“ skaičiavimus šio maršruto koregavimui papildomos sąnaudos sudaryt</w:t>
      </w:r>
      <w:r w:rsidR="00997B7C">
        <w:rPr>
          <w:rFonts w:ascii="Arial" w:hAnsi="Arial" w:cs="Arial"/>
        </w:rPr>
        <w:t>ų</w:t>
      </w:r>
      <w:r w:rsidRPr="00571A51">
        <w:rPr>
          <w:rFonts w:ascii="Arial" w:hAnsi="Arial" w:cs="Arial"/>
        </w:rPr>
        <w:t xml:space="preserve"> apie</w:t>
      </w:r>
      <w:r w:rsidR="00CA6FC3">
        <w:rPr>
          <w:rFonts w:ascii="Arial" w:hAnsi="Arial" w:cs="Arial"/>
        </w:rPr>
        <w:t xml:space="preserve"> </w:t>
      </w:r>
      <w:r w:rsidR="00E246B8" w:rsidRPr="00E246B8">
        <w:rPr>
          <w:rFonts w:ascii="Arial" w:hAnsi="Arial" w:cs="Arial"/>
        </w:rPr>
        <w:t>+504,37 vežėjas “Kautra“, +608,58 vežėjas „Toks“</w:t>
      </w:r>
      <w:r w:rsidRPr="00571A51">
        <w:rPr>
          <w:rFonts w:ascii="Arial" w:hAnsi="Arial" w:cs="Arial"/>
        </w:rPr>
        <w:t xml:space="preserve"> eurų kas mėnesį – </w:t>
      </w:r>
      <w:r w:rsidRPr="00BD0CDD">
        <w:rPr>
          <w:rFonts w:ascii="Arial" w:hAnsi="Arial" w:cs="Arial"/>
          <w:b/>
          <w:bCs/>
        </w:rPr>
        <w:t xml:space="preserve">per metus sąnaudos didėtų apie </w:t>
      </w:r>
      <w:r w:rsidR="00F1763A">
        <w:rPr>
          <w:rFonts w:ascii="Arial" w:hAnsi="Arial" w:cs="Arial"/>
          <w:b/>
          <w:bCs/>
        </w:rPr>
        <w:t>7302</w:t>
      </w:r>
      <w:r w:rsidR="00CA6FC3">
        <w:rPr>
          <w:rFonts w:ascii="Arial" w:hAnsi="Arial" w:cs="Arial"/>
          <w:b/>
          <w:bCs/>
        </w:rPr>
        <w:t>,</w:t>
      </w:r>
      <w:r w:rsidR="00F1763A">
        <w:rPr>
          <w:rFonts w:ascii="Arial" w:hAnsi="Arial" w:cs="Arial"/>
          <w:b/>
          <w:bCs/>
        </w:rPr>
        <w:t>96</w:t>
      </w:r>
      <w:r w:rsidR="00CA6FC3" w:rsidRPr="00CA6FC3">
        <w:rPr>
          <w:rFonts w:ascii="Arial" w:hAnsi="Arial" w:cs="Arial"/>
          <w:b/>
          <w:bCs/>
        </w:rPr>
        <w:t xml:space="preserve"> </w:t>
      </w:r>
      <w:r w:rsidRPr="00BD0CDD">
        <w:rPr>
          <w:rFonts w:ascii="Arial" w:hAnsi="Arial" w:cs="Arial"/>
          <w:b/>
          <w:bCs/>
        </w:rPr>
        <w:t>eurų.</w:t>
      </w:r>
    </w:p>
    <w:p w14:paraId="44B2A77D" w14:textId="2BF9394D" w:rsidR="00C44D9D" w:rsidRPr="00570B69" w:rsidRDefault="00571A51" w:rsidP="00F1763A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571A51">
        <w:rPr>
          <w:rFonts w:ascii="Arial" w:hAnsi="Arial" w:cs="Arial"/>
        </w:rPr>
        <w:tab/>
      </w:r>
      <w:r w:rsidR="00F1763A" w:rsidRPr="00F1763A">
        <w:rPr>
          <w:rFonts w:ascii="Arial" w:hAnsi="Arial" w:cs="Arial"/>
        </w:rPr>
        <w:t>Klaipėdos rajono savivaldybės administracijos direktoriaus 202</w:t>
      </w:r>
      <w:r w:rsidR="00BB0BA3">
        <w:rPr>
          <w:rFonts w:ascii="Arial" w:hAnsi="Arial" w:cs="Arial"/>
        </w:rPr>
        <w:t>5</w:t>
      </w:r>
      <w:r w:rsidR="00F1763A" w:rsidRPr="00F1763A">
        <w:rPr>
          <w:rFonts w:ascii="Arial" w:hAnsi="Arial" w:cs="Arial"/>
        </w:rPr>
        <w:t>-</w:t>
      </w:r>
      <w:r w:rsidR="00BB0BA3">
        <w:rPr>
          <w:rFonts w:ascii="Arial" w:hAnsi="Arial" w:cs="Arial"/>
        </w:rPr>
        <w:t>04-22</w:t>
      </w:r>
      <w:r w:rsidR="00F1763A" w:rsidRPr="00F1763A">
        <w:rPr>
          <w:rFonts w:ascii="Arial" w:hAnsi="Arial" w:cs="Arial"/>
        </w:rPr>
        <w:t xml:space="preserve"> įsakymu Nr. AV-</w:t>
      </w:r>
      <w:r w:rsidR="00BB0BA3">
        <w:rPr>
          <w:rFonts w:ascii="Arial" w:hAnsi="Arial" w:cs="Arial"/>
        </w:rPr>
        <w:t>580</w:t>
      </w:r>
      <w:r w:rsidR="00F1763A" w:rsidRPr="00F1763A">
        <w:rPr>
          <w:rFonts w:ascii="Arial" w:hAnsi="Arial" w:cs="Arial"/>
        </w:rPr>
        <w:t xml:space="preserve"> „Dėl darbo grupės klausimams, susijusiems su keleivių vežimu vietinio susisiekimo maršrutais, spręsti sudarymo“ sudaryta darbo grupė 2025-0</w:t>
      </w:r>
      <w:r w:rsidR="00BB0BA3">
        <w:rPr>
          <w:rFonts w:ascii="Arial" w:hAnsi="Arial" w:cs="Arial"/>
        </w:rPr>
        <w:t>4</w:t>
      </w:r>
      <w:r w:rsidR="00F1763A" w:rsidRPr="00F1763A">
        <w:rPr>
          <w:rFonts w:ascii="Arial" w:hAnsi="Arial" w:cs="Arial"/>
        </w:rPr>
        <w:t>-</w:t>
      </w:r>
      <w:r w:rsidR="00BB0BA3">
        <w:rPr>
          <w:rFonts w:ascii="Arial" w:hAnsi="Arial" w:cs="Arial"/>
        </w:rPr>
        <w:t>30</w:t>
      </w:r>
      <w:r w:rsidR="00F1763A" w:rsidRPr="00F1763A">
        <w:rPr>
          <w:rFonts w:ascii="Arial" w:hAnsi="Arial" w:cs="Arial"/>
        </w:rPr>
        <w:t xml:space="preserve"> dienos pasitarimo metu </w:t>
      </w:r>
      <w:r w:rsidR="00FF480A">
        <w:rPr>
          <w:rFonts w:ascii="Arial" w:hAnsi="Arial" w:cs="Arial"/>
        </w:rPr>
        <w:t xml:space="preserve">(protokolo Nr. A6-210) </w:t>
      </w:r>
      <w:r w:rsidR="00F1763A" w:rsidRPr="00F1763A">
        <w:rPr>
          <w:rFonts w:ascii="Arial" w:hAnsi="Arial" w:cs="Arial"/>
        </w:rPr>
        <w:t>nusprendė kreiptis su informacija į Klaipėdos rajono savivaldybės tarybą dėl pritarimo finansavimo padidinimui pagal pateiktus maršrutų koregavimus.</w:t>
      </w:r>
      <w:r w:rsidR="00A46897">
        <w:rPr>
          <w:rFonts w:ascii="Arial" w:hAnsi="Arial" w:cs="Arial"/>
        </w:rPr>
        <w:t xml:space="preserve"> Bendras </w:t>
      </w:r>
      <w:r w:rsidR="00C0689E">
        <w:rPr>
          <w:rFonts w:ascii="Arial" w:hAnsi="Arial" w:cs="Arial"/>
        </w:rPr>
        <w:t xml:space="preserve">padidėjusių lėšų poreikis dėl viešojo transporto maršrutų </w:t>
      </w:r>
      <w:r w:rsidR="003A7C23">
        <w:rPr>
          <w:rFonts w:ascii="Arial" w:hAnsi="Arial" w:cs="Arial"/>
        </w:rPr>
        <w:t xml:space="preserve">koregavimų bus tikslinamas </w:t>
      </w:r>
      <w:r w:rsidR="00E03CB6">
        <w:rPr>
          <w:rFonts w:ascii="Arial" w:hAnsi="Arial" w:cs="Arial"/>
        </w:rPr>
        <w:t>III-IV ketvirtyje.</w:t>
      </w:r>
    </w:p>
    <w:p w14:paraId="774C7CC4" w14:textId="1A393211" w:rsidR="00AC7FC9" w:rsidRPr="00570B69" w:rsidRDefault="00B314C8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E1B26" w:rsidRPr="00CE1B26">
        <w:rPr>
          <w:rFonts w:ascii="Arial" w:hAnsi="Arial" w:cs="Arial"/>
        </w:rPr>
        <w:t>PRIDEDAMA.</w:t>
      </w:r>
      <w:r>
        <w:rPr>
          <w:rFonts w:ascii="Arial" w:hAnsi="Arial" w:cs="Arial"/>
        </w:rPr>
        <w:t xml:space="preserve"> Papildoma informacija.</w:t>
      </w:r>
    </w:p>
    <w:p w14:paraId="16D885BF" w14:textId="77777777" w:rsidR="00FD5E78" w:rsidRDefault="00FD5E78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34007EC" w14:textId="77777777" w:rsidR="00FD5E78" w:rsidRDefault="00FD5E78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5B3CB77" w14:textId="0B8FB5D9" w:rsidR="00AF53C3" w:rsidRPr="000E5AF4" w:rsidRDefault="00FD5E78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FD5E78">
        <w:rPr>
          <w:rFonts w:ascii="Arial" w:hAnsi="Arial" w:cs="Arial"/>
        </w:rPr>
        <w:t xml:space="preserve">Direktorius                          </w:t>
      </w:r>
      <w:r w:rsidRPr="00FD5E78">
        <w:rPr>
          <w:rFonts w:ascii="Arial" w:hAnsi="Arial" w:cs="Arial"/>
        </w:rPr>
        <w:tab/>
      </w:r>
      <w:r w:rsidRPr="00FD5E78">
        <w:rPr>
          <w:rFonts w:ascii="Arial" w:hAnsi="Arial" w:cs="Arial"/>
        </w:rPr>
        <w:tab/>
        <w:t xml:space="preserve">                              </w:t>
      </w:r>
      <w:r>
        <w:rPr>
          <w:rFonts w:ascii="Arial" w:hAnsi="Arial" w:cs="Arial"/>
        </w:rPr>
        <w:t>Jevgenijus Bardauskas</w:t>
      </w:r>
    </w:p>
    <w:p w14:paraId="59FBFF21" w14:textId="32CB94C0" w:rsidR="00396EBC" w:rsidRPr="00396EBC" w:rsidRDefault="00396EBC" w:rsidP="00396EBC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44BF99D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7247BF9" w14:textId="77777777" w:rsidR="000779A5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045058B" w14:textId="519994A7" w:rsidR="00EE31D4" w:rsidRPr="000E5AF4" w:rsidRDefault="000779A5" w:rsidP="000E5AF4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0779A5">
        <w:rPr>
          <w:rFonts w:ascii="Arial" w:hAnsi="Arial" w:cs="Arial"/>
        </w:rPr>
        <w:t>Algirdas Ronkus</w:t>
      </w:r>
    </w:p>
    <w:p w14:paraId="69FFC18C" w14:textId="78814992" w:rsidR="00DD22F4" w:rsidRPr="00773C80" w:rsidRDefault="00630EEA" w:rsidP="00773C80">
      <w:pPr>
        <w:pStyle w:val="Betarp"/>
        <w:rPr>
          <w:rStyle w:val="Hipersaitas"/>
          <w:rFonts w:ascii="Arial" w:hAnsi="Arial" w:cs="Arial"/>
          <w:color w:val="auto"/>
          <w:u w:val="none"/>
        </w:rPr>
      </w:pPr>
      <w:r w:rsidRPr="00773C80">
        <w:rPr>
          <w:rFonts w:ascii="Arial" w:hAnsi="Arial" w:cs="Arial"/>
        </w:rPr>
        <w:t>Rita Rudgalvienė</w:t>
      </w:r>
      <w:r w:rsidR="002100E9" w:rsidRPr="00773C80">
        <w:rPr>
          <w:rFonts w:ascii="Arial" w:hAnsi="Arial" w:cs="Arial"/>
        </w:rPr>
        <w:t>, tel.</w:t>
      </w:r>
      <w:r w:rsidR="00900BB2">
        <w:rPr>
          <w:rFonts w:ascii="Arial" w:hAnsi="Arial" w:cs="Arial"/>
        </w:rPr>
        <w:t xml:space="preserve"> Nr</w:t>
      </w:r>
      <w:r w:rsidR="006073A2" w:rsidRPr="00773C80">
        <w:rPr>
          <w:rFonts w:ascii="Arial" w:hAnsi="Arial" w:cs="Arial"/>
        </w:rPr>
        <w:t>:</w:t>
      </w:r>
      <w:r w:rsidR="002100E9" w:rsidRPr="00773C80">
        <w:rPr>
          <w:rFonts w:ascii="Arial" w:hAnsi="Arial" w:cs="Arial"/>
        </w:rPr>
        <w:t xml:space="preserve">, </w:t>
      </w:r>
      <w:r w:rsidR="00773C80" w:rsidRPr="00773C80">
        <w:rPr>
          <w:rFonts w:ascii="Arial" w:hAnsi="Arial" w:cs="Arial"/>
        </w:rPr>
        <w:t xml:space="preserve">+370 </w:t>
      </w:r>
      <w:r w:rsidR="00E61F93" w:rsidRPr="00773C80">
        <w:rPr>
          <w:rFonts w:ascii="Arial" w:hAnsi="Arial" w:cs="Arial"/>
        </w:rPr>
        <w:t>61040855</w:t>
      </w:r>
      <w:r w:rsidR="006073A2" w:rsidRPr="00773C80">
        <w:rPr>
          <w:rFonts w:ascii="Arial" w:hAnsi="Arial" w:cs="Arial"/>
        </w:rPr>
        <w:t xml:space="preserve">, </w:t>
      </w:r>
      <w:r w:rsidR="002100E9" w:rsidRPr="00773C80">
        <w:rPr>
          <w:rFonts w:ascii="Arial" w:hAnsi="Arial" w:cs="Arial"/>
        </w:rPr>
        <w:t>el. p.</w:t>
      </w:r>
      <w:r w:rsidRPr="00773C80">
        <w:rPr>
          <w:rFonts w:ascii="Arial" w:hAnsi="Arial" w:cs="Arial"/>
        </w:rPr>
        <w:t xml:space="preserve"> </w:t>
      </w:r>
      <w:hyperlink r:id="rId9" w:history="1">
        <w:r w:rsidR="00773C80" w:rsidRPr="00EB7B84">
          <w:rPr>
            <w:rStyle w:val="Hipersaitas"/>
            <w:rFonts w:ascii="Arial" w:hAnsi="Arial" w:cs="Arial"/>
          </w:rPr>
          <w:t>rita.rudgalviene@klaipedos-r.lt</w:t>
        </w:r>
      </w:hyperlink>
    </w:p>
    <w:p w14:paraId="6996E6DA" w14:textId="77777777" w:rsidR="00733C69" w:rsidRPr="00142E81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142E81" w:rsidSect="00C757D8">
      <w:footerReference w:type="first" r:id="rId10"/>
      <w:type w:val="continuous"/>
      <w:pgSz w:w="11906" w:h="16838" w:code="9"/>
      <w:pgMar w:top="1134" w:right="567" w:bottom="1134" w:left="1701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C032" w14:textId="77777777" w:rsidR="00E957B9" w:rsidRDefault="00E957B9" w:rsidP="00F3669A">
      <w:r>
        <w:separator/>
      </w:r>
    </w:p>
  </w:endnote>
  <w:endnote w:type="continuationSeparator" w:id="0">
    <w:p w14:paraId="15884A6C" w14:textId="77777777" w:rsidR="00E957B9" w:rsidRDefault="00E957B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B2D322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065CEE38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762AB105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Tel. (</w:t>
    </w:r>
    <w:r w:rsidR="00773C80">
      <w:rPr>
        <w:sz w:val="20"/>
        <w:szCs w:val="20"/>
      </w:rPr>
      <w:t>+370</w:t>
    </w:r>
    <w:r w:rsidR="003063A4" w:rsidRPr="006073A2">
      <w:rPr>
        <w:sz w:val="20"/>
        <w:szCs w:val="20"/>
      </w:rPr>
      <w:t xml:space="preserve"> 46) </w:t>
    </w:r>
    <w:r w:rsidR="003063A4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 xml:space="preserve">42 11 16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1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BB56" w14:textId="77777777" w:rsidR="00E957B9" w:rsidRDefault="00E957B9" w:rsidP="00F3669A">
      <w:r>
        <w:separator/>
      </w:r>
    </w:p>
  </w:footnote>
  <w:footnote w:type="continuationSeparator" w:id="0">
    <w:p w14:paraId="4484C620" w14:textId="77777777" w:rsidR="00E957B9" w:rsidRDefault="00E957B9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53A6241"/>
    <w:multiLevelType w:val="hybridMultilevel"/>
    <w:tmpl w:val="1770916E"/>
    <w:lvl w:ilvl="0" w:tplc="D9E2703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442">
    <w:abstractNumId w:val="0"/>
  </w:num>
  <w:num w:numId="2" w16cid:durableId="877402021">
    <w:abstractNumId w:val="1"/>
  </w:num>
  <w:num w:numId="3" w16cid:durableId="639772691">
    <w:abstractNumId w:val="3"/>
  </w:num>
  <w:num w:numId="4" w16cid:durableId="1189762348">
    <w:abstractNumId w:val="5"/>
  </w:num>
  <w:num w:numId="5" w16cid:durableId="1121416347">
    <w:abstractNumId w:val="2"/>
  </w:num>
  <w:num w:numId="6" w16cid:durableId="1319505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089A"/>
    <w:rsid w:val="00001C7F"/>
    <w:rsid w:val="000030DD"/>
    <w:rsid w:val="00003755"/>
    <w:rsid w:val="00003BCB"/>
    <w:rsid w:val="00006F6F"/>
    <w:rsid w:val="00007819"/>
    <w:rsid w:val="00012987"/>
    <w:rsid w:val="00013E8F"/>
    <w:rsid w:val="00015CDC"/>
    <w:rsid w:val="0001649C"/>
    <w:rsid w:val="00021A50"/>
    <w:rsid w:val="0002339C"/>
    <w:rsid w:val="0002518A"/>
    <w:rsid w:val="000270AB"/>
    <w:rsid w:val="0002712D"/>
    <w:rsid w:val="00027519"/>
    <w:rsid w:val="000313AD"/>
    <w:rsid w:val="00033D8D"/>
    <w:rsid w:val="00033F37"/>
    <w:rsid w:val="00034462"/>
    <w:rsid w:val="00034D68"/>
    <w:rsid w:val="00034EE8"/>
    <w:rsid w:val="0003504A"/>
    <w:rsid w:val="000361DC"/>
    <w:rsid w:val="00040AB4"/>
    <w:rsid w:val="00044836"/>
    <w:rsid w:val="00045739"/>
    <w:rsid w:val="0004612C"/>
    <w:rsid w:val="0005188E"/>
    <w:rsid w:val="00051E5B"/>
    <w:rsid w:val="00063A73"/>
    <w:rsid w:val="000656A4"/>
    <w:rsid w:val="00075C0D"/>
    <w:rsid w:val="00076375"/>
    <w:rsid w:val="0007657B"/>
    <w:rsid w:val="000779A5"/>
    <w:rsid w:val="00080DAA"/>
    <w:rsid w:val="00085CA7"/>
    <w:rsid w:val="00087326"/>
    <w:rsid w:val="00094638"/>
    <w:rsid w:val="00094E03"/>
    <w:rsid w:val="000959A7"/>
    <w:rsid w:val="00095D16"/>
    <w:rsid w:val="00096F0B"/>
    <w:rsid w:val="000A2600"/>
    <w:rsid w:val="000A2EDF"/>
    <w:rsid w:val="000A3EAA"/>
    <w:rsid w:val="000B2CD3"/>
    <w:rsid w:val="000C2816"/>
    <w:rsid w:val="000C5AC6"/>
    <w:rsid w:val="000C688B"/>
    <w:rsid w:val="000C6A6D"/>
    <w:rsid w:val="000D05A0"/>
    <w:rsid w:val="000D1609"/>
    <w:rsid w:val="000D24DA"/>
    <w:rsid w:val="000D4E05"/>
    <w:rsid w:val="000D54AA"/>
    <w:rsid w:val="000D6D40"/>
    <w:rsid w:val="000D7321"/>
    <w:rsid w:val="000E0031"/>
    <w:rsid w:val="000E5AF4"/>
    <w:rsid w:val="000F45A2"/>
    <w:rsid w:val="000F72F7"/>
    <w:rsid w:val="0010021F"/>
    <w:rsid w:val="0010077E"/>
    <w:rsid w:val="00102866"/>
    <w:rsid w:val="00103BFC"/>
    <w:rsid w:val="00104652"/>
    <w:rsid w:val="00113323"/>
    <w:rsid w:val="0011697E"/>
    <w:rsid w:val="001173B6"/>
    <w:rsid w:val="00122B45"/>
    <w:rsid w:val="00124890"/>
    <w:rsid w:val="00126F2A"/>
    <w:rsid w:val="00127524"/>
    <w:rsid w:val="00131CF5"/>
    <w:rsid w:val="00133531"/>
    <w:rsid w:val="00134223"/>
    <w:rsid w:val="00136BE7"/>
    <w:rsid w:val="00137C30"/>
    <w:rsid w:val="00142B14"/>
    <w:rsid w:val="00142E81"/>
    <w:rsid w:val="00143126"/>
    <w:rsid w:val="0014342D"/>
    <w:rsid w:val="00151DBC"/>
    <w:rsid w:val="00152674"/>
    <w:rsid w:val="00152C82"/>
    <w:rsid w:val="00160BB5"/>
    <w:rsid w:val="0016762F"/>
    <w:rsid w:val="001724D6"/>
    <w:rsid w:val="00172665"/>
    <w:rsid w:val="00174044"/>
    <w:rsid w:val="0017450F"/>
    <w:rsid w:val="00175C3A"/>
    <w:rsid w:val="00175F0D"/>
    <w:rsid w:val="0017737A"/>
    <w:rsid w:val="00180162"/>
    <w:rsid w:val="00180E70"/>
    <w:rsid w:val="00182BDC"/>
    <w:rsid w:val="00183825"/>
    <w:rsid w:val="00183C9D"/>
    <w:rsid w:val="00190F04"/>
    <w:rsid w:val="001943C3"/>
    <w:rsid w:val="00194F74"/>
    <w:rsid w:val="00195E99"/>
    <w:rsid w:val="001966FE"/>
    <w:rsid w:val="00196F09"/>
    <w:rsid w:val="00197BEE"/>
    <w:rsid w:val="001A0647"/>
    <w:rsid w:val="001A16D6"/>
    <w:rsid w:val="001A49A2"/>
    <w:rsid w:val="001A700A"/>
    <w:rsid w:val="001B2094"/>
    <w:rsid w:val="001B522F"/>
    <w:rsid w:val="001B5E4B"/>
    <w:rsid w:val="001C0E9F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14F9"/>
    <w:rsid w:val="00204B5E"/>
    <w:rsid w:val="00205B9C"/>
    <w:rsid w:val="002100E9"/>
    <w:rsid w:val="00212C9A"/>
    <w:rsid w:val="00214FEE"/>
    <w:rsid w:val="00216E4C"/>
    <w:rsid w:val="00220C30"/>
    <w:rsid w:val="00221153"/>
    <w:rsid w:val="00221EE7"/>
    <w:rsid w:val="00230BEE"/>
    <w:rsid w:val="002328D8"/>
    <w:rsid w:val="00233084"/>
    <w:rsid w:val="002343FD"/>
    <w:rsid w:val="0023606D"/>
    <w:rsid w:val="002362D8"/>
    <w:rsid w:val="0024407E"/>
    <w:rsid w:val="00246EA8"/>
    <w:rsid w:val="00247429"/>
    <w:rsid w:val="00247E62"/>
    <w:rsid w:val="002602AC"/>
    <w:rsid w:val="00261A9D"/>
    <w:rsid w:val="002645A5"/>
    <w:rsid w:val="002668D6"/>
    <w:rsid w:val="00266E26"/>
    <w:rsid w:val="00277C5A"/>
    <w:rsid w:val="00281E0B"/>
    <w:rsid w:val="00282DAE"/>
    <w:rsid w:val="00283426"/>
    <w:rsid w:val="002860E7"/>
    <w:rsid w:val="00286CAA"/>
    <w:rsid w:val="002957EB"/>
    <w:rsid w:val="0029593B"/>
    <w:rsid w:val="002A357E"/>
    <w:rsid w:val="002A4672"/>
    <w:rsid w:val="002A5D92"/>
    <w:rsid w:val="002A69E3"/>
    <w:rsid w:val="002B0933"/>
    <w:rsid w:val="002B17A7"/>
    <w:rsid w:val="002B3003"/>
    <w:rsid w:val="002B3FA0"/>
    <w:rsid w:val="002B6759"/>
    <w:rsid w:val="002B683A"/>
    <w:rsid w:val="002C09DC"/>
    <w:rsid w:val="002C1789"/>
    <w:rsid w:val="002C195F"/>
    <w:rsid w:val="002C2181"/>
    <w:rsid w:val="002C5D67"/>
    <w:rsid w:val="002C6CB7"/>
    <w:rsid w:val="002D5DC9"/>
    <w:rsid w:val="002D7DF3"/>
    <w:rsid w:val="002E13CF"/>
    <w:rsid w:val="002E233D"/>
    <w:rsid w:val="002E297F"/>
    <w:rsid w:val="002E3E4E"/>
    <w:rsid w:val="002E47BF"/>
    <w:rsid w:val="002E7C97"/>
    <w:rsid w:val="002E7F79"/>
    <w:rsid w:val="002F0194"/>
    <w:rsid w:val="002F0502"/>
    <w:rsid w:val="002F353F"/>
    <w:rsid w:val="002F37DB"/>
    <w:rsid w:val="002F505C"/>
    <w:rsid w:val="002F5B8B"/>
    <w:rsid w:val="003009DA"/>
    <w:rsid w:val="0030467D"/>
    <w:rsid w:val="003053A4"/>
    <w:rsid w:val="00305AF2"/>
    <w:rsid w:val="003060A5"/>
    <w:rsid w:val="003063A4"/>
    <w:rsid w:val="00307642"/>
    <w:rsid w:val="00307FC2"/>
    <w:rsid w:val="00311796"/>
    <w:rsid w:val="0031461E"/>
    <w:rsid w:val="00315C8F"/>
    <w:rsid w:val="00316B67"/>
    <w:rsid w:val="003178D8"/>
    <w:rsid w:val="00317E6A"/>
    <w:rsid w:val="00317F47"/>
    <w:rsid w:val="003229FC"/>
    <w:rsid w:val="0032319B"/>
    <w:rsid w:val="00325015"/>
    <w:rsid w:val="0032756E"/>
    <w:rsid w:val="00331ADA"/>
    <w:rsid w:val="00332D0B"/>
    <w:rsid w:val="00333717"/>
    <w:rsid w:val="00333B61"/>
    <w:rsid w:val="0033507E"/>
    <w:rsid w:val="00336868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0291"/>
    <w:rsid w:val="00376866"/>
    <w:rsid w:val="003773F1"/>
    <w:rsid w:val="00381AE7"/>
    <w:rsid w:val="00382BA6"/>
    <w:rsid w:val="00385533"/>
    <w:rsid w:val="00386C78"/>
    <w:rsid w:val="00387755"/>
    <w:rsid w:val="003929E9"/>
    <w:rsid w:val="00396A5E"/>
    <w:rsid w:val="00396EBC"/>
    <w:rsid w:val="003A0987"/>
    <w:rsid w:val="003A3BCD"/>
    <w:rsid w:val="003A7C23"/>
    <w:rsid w:val="003B431B"/>
    <w:rsid w:val="003B4AF6"/>
    <w:rsid w:val="003B4FE6"/>
    <w:rsid w:val="003C46D2"/>
    <w:rsid w:val="003D3A90"/>
    <w:rsid w:val="003D452A"/>
    <w:rsid w:val="003D58B1"/>
    <w:rsid w:val="003E1DED"/>
    <w:rsid w:val="003E2798"/>
    <w:rsid w:val="003E3E3C"/>
    <w:rsid w:val="003E4322"/>
    <w:rsid w:val="003E4B4F"/>
    <w:rsid w:val="003E50F7"/>
    <w:rsid w:val="003E6912"/>
    <w:rsid w:val="003F1ACF"/>
    <w:rsid w:val="003F1F5D"/>
    <w:rsid w:val="003F40B5"/>
    <w:rsid w:val="00400B00"/>
    <w:rsid w:val="004067D3"/>
    <w:rsid w:val="004071E9"/>
    <w:rsid w:val="00411F90"/>
    <w:rsid w:val="00412370"/>
    <w:rsid w:val="00417821"/>
    <w:rsid w:val="004214BD"/>
    <w:rsid w:val="004220EA"/>
    <w:rsid w:val="00423729"/>
    <w:rsid w:val="00423ADB"/>
    <w:rsid w:val="00423D81"/>
    <w:rsid w:val="00427EFF"/>
    <w:rsid w:val="0043026F"/>
    <w:rsid w:val="00430801"/>
    <w:rsid w:val="00431EB4"/>
    <w:rsid w:val="00432A6E"/>
    <w:rsid w:val="00434EED"/>
    <w:rsid w:val="004376C1"/>
    <w:rsid w:val="004444D2"/>
    <w:rsid w:val="00445171"/>
    <w:rsid w:val="0045099F"/>
    <w:rsid w:val="00450AA0"/>
    <w:rsid w:val="0045121A"/>
    <w:rsid w:val="00452331"/>
    <w:rsid w:val="004527DA"/>
    <w:rsid w:val="0045522C"/>
    <w:rsid w:val="00457480"/>
    <w:rsid w:val="00460B8F"/>
    <w:rsid w:val="00461EFF"/>
    <w:rsid w:val="004627AB"/>
    <w:rsid w:val="00465D49"/>
    <w:rsid w:val="0046700A"/>
    <w:rsid w:val="00470894"/>
    <w:rsid w:val="00472D20"/>
    <w:rsid w:val="004731E9"/>
    <w:rsid w:val="00474157"/>
    <w:rsid w:val="004770AB"/>
    <w:rsid w:val="00480C6A"/>
    <w:rsid w:val="00487565"/>
    <w:rsid w:val="004875F6"/>
    <w:rsid w:val="00487748"/>
    <w:rsid w:val="00490EA9"/>
    <w:rsid w:val="00492307"/>
    <w:rsid w:val="004929EB"/>
    <w:rsid w:val="0049319B"/>
    <w:rsid w:val="004947BF"/>
    <w:rsid w:val="00494C96"/>
    <w:rsid w:val="00495BF4"/>
    <w:rsid w:val="004975E5"/>
    <w:rsid w:val="004A40FE"/>
    <w:rsid w:val="004A4739"/>
    <w:rsid w:val="004A6212"/>
    <w:rsid w:val="004A7F55"/>
    <w:rsid w:val="004C27C2"/>
    <w:rsid w:val="004C3F57"/>
    <w:rsid w:val="004C67AA"/>
    <w:rsid w:val="004D10E5"/>
    <w:rsid w:val="004D190F"/>
    <w:rsid w:val="004D2A79"/>
    <w:rsid w:val="004D768C"/>
    <w:rsid w:val="004E2439"/>
    <w:rsid w:val="004E2FFB"/>
    <w:rsid w:val="004E3A01"/>
    <w:rsid w:val="004E3A9F"/>
    <w:rsid w:val="004E3B6C"/>
    <w:rsid w:val="004E3DEB"/>
    <w:rsid w:val="004E61FA"/>
    <w:rsid w:val="004E759B"/>
    <w:rsid w:val="004F4204"/>
    <w:rsid w:val="004F5E81"/>
    <w:rsid w:val="004F61F8"/>
    <w:rsid w:val="004F793D"/>
    <w:rsid w:val="00502276"/>
    <w:rsid w:val="00502ED9"/>
    <w:rsid w:val="00503832"/>
    <w:rsid w:val="00504744"/>
    <w:rsid w:val="00504A50"/>
    <w:rsid w:val="005134DA"/>
    <w:rsid w:val="005171B2"/>
    <w:rsid w:val="005214A0"/>
    <w:rsid w:val="00525B89"/>
    <w:rsid w:val="0053170F"/>
    <w:rsid w:val="00531717"/>
    <w:rsid w:val="005321DF"/>
    <w:rsid w:val="005368B5"/>
    <w:rsid w:val="00537B30"/>
    <w:rsid w:val="0055510C"/>
    <w:rsid w:val="005569E3"/>
    <w:rsid w:val="005579E6"/>
    <w:rsid w:val="00557FDB"/>
    <w:rsid w:val="005602EE"/>
    <w:rsid w:val="005604BA"/>
    <w:rsid w:val="00560679"/>
    <w:rsid w:val="00562111"/>
    <w:rsid w:val="00563BE8"/>
    <w:rsid w:val="0056480F"/>
    <w:rsid w:val="005653F5"/>
    <w:rsid w:val="00566D21"/>
    <w:rsid w:val="00570B69"/>
    <w:rsid w:val="0057164D"/>
    <w:rsid w:val="00571A51"/>
    <w:rsid w:val="00573A6C"/>
    <w:rsid w:val="00574DAE"/>
    <w:rsid w:val="00580A3E"/>
    <w:rsid w:val="00581B46"/>
    <w:rsid w:val="0058372A"/>
    <w:rsid w:val="0058548C"/>
    <w:rsid w:val="00595420"/>
    <w:rsid w:val="005A1EB6"/>
    <w:rsid w:val="005A4201"/>
    <w:rsid w:val="005A6699"/>
    <w:rsid w:val="005B1E6F"/>
    <w:rsid w:val="005B4BFD"/>
    <w:rsid w:val="005B5618"/>
    <w:rsid w:val="005B630C"/>
    <w:rsid w:val="005B66D4"/>
    <w:rsid w:val="005B6C33"/>
    <w:rsid w:val="005B7B07"/>
    <w:rsid w:val="005C41A9"/>
    <w:rsid w:val="005C73D4"/>
    <w:rsid w:val="005D1B5E"/>
    <w:rsid w:val="005D4163"/>
    <w:rsid w:val="005D4D57"/>
    <w:rsid w:val="005D616E"/>
    <w:rsid w:val="005E2040"/>
    <w:rsid w:val="005E3FA0"/>
    <w:rsid w:val="005E7101"/>
    <w:rsid w:val="005F7F61"/>
    <w:rsid w:val="00600881"/>
    <w:rsid w:val="00600EC0"/>
    <w:rsid w:val="006037CA"/>
    <w:rsid w:val="006073A2"/>
    <w:rsid w:val="00611BF5"/>
    <w:rsid w:val="00614E82"/>
    <w:rsid w:val="00615052"/>
    <w:rsid w:val="00616400"/>
    <w:rsid w:val="00617D81"/>
    <w:rsid w:val="0062013E"/>
    <w:rsid w:val="00620224"/>
    <w:rsid w:val="00620243"/>
    <w:rsid w:val="006275CB"/>
    <w:rsid w:val="00627E16"/>
    <w:rsid w:val="00630EEA"/>
    <w:rsid w:val="006342E0"/>
    <w:rsid w:val="00635854"/>
    <w:rsid w:val="00635D6A"/>
    <w:rsid w:val="0064002E"/>
    <w:rsid w:val="00640FC6"/>
    <w:rsid w:val="00642F20"/>
    <w:rsid w:val="00644DA0"/>
    <w:rsid w:val="00650BF6"/>
    <w:rsid w:val="006538DC"/>
    <w:rsid w:val="00656259"/>
    <w:rsid w:val="00660482"/>
    <w:rsid w:val="006617E1"/>
    <w:rsid w:val="00662374"/>
    <w:rsid w:val="00662D41"/>
    <w:rsid w:val="00665F04"/>
    <w:rsid w:val="0067006C"/>
    <w:rsid w:val="006715DC"/>
    <w:rsid w:val="00672626"/>
    <w:rsid w:val="00673301"/>
    <w:rsid w:val="00673918"/>
    <w:rsid w:val="00674DD9"/>
    <w:rsid w:val="006755F7"/>
    <w:rsid w:val="00676A9B"/>
    <w:rsid w:val="006771BE"/>
    <w:rsid w:val="00680B55"/>
    <w:rsid w:val="00681007"/>
    <w:rsid w:val="00681F47"/>
    <w:rsid w:val="006833CE"/>
    <w:rsid w:val="00684ADA"/>
    <w:rsid w:val="006860E7"/>
    <w:rsid w:val="006905D1"/>
    <w:rsid w:val="00693061"/>
    <w:rsid w:val="006A1882"/>
    <w:rsid w:val="006A367D"/>
    <w:rsid w:val="006A4397"/>
    <w:rsid w:val="006A4AAA"/>
    <w:rsid w:val="006A4ED4"/>
    <w:rsid w:val="006A6368"/>
    <w:rsid w:val="006A651F"/>
    <w:rsid w:val="006A6C0E"/>
    <w:rsid w:val="006B3732"/>
    <w:rsid w:val="006B5700"/>
    <w:rsid w:val="006B77B6"/>
    <w:rsid w:val="006C1B4F"/>
    <w:rsid w:val="006C64AB"/>
    <w:rsid w:val="006C6B52"/>
    <w:rsid w:val="006C7698"/>
    <w:rsid w:val="006C7D1D"/>
    <w:rsid w:val="006D3C44"/>
    <w:rsid w:val="006D3D11"/>
    <w:rsid w:val="006D4212"/>
    <w:rsid w:val="006D550E"/>
    <w:rsid w:val="006E3B09"/>
    <w:rsid w:val="006E4EF7"/>
    <w:rsid w:val="006E610D"/>
    <w:rsid w:val="006F5962"/>
    <w:rsid w:val="007011BE"/>
    <w:rsid w:val="007028F9"/>
    <w:rsid w:val="00704203"/>
    <w:rsid w:val="00705D59"/>
    <w:rsid w:val="00713CFC"/>
    <w:rsid w:val="00717A13"/>
    <w:rsid w:val="00717C5E"/>
    <w:rsid w:val="007202F7"/>
    <w:rsid w:val="007236B4"/>
    <w:rsid w:val="00731B7C"/>
    <w:rsid w:val="00733C69"/>
    <w:rsid w:val="00734D75"/>
    <w:rsid w:val="007365CC"/>
    <w:rsid w:val="0073694B"/>
    <w:rsid w:val="0074196B"/>
    <w:rsid w:val="00743AB5"/>
    <w:rsid w:val="0075068D"/>
    <w:rsid w:val="0075091F"/>
    <w:rsid w:val="00750F6B"/>
    <w:rsid w:val="00752598"/>
    <w:rsid w:val="00761AE8"/>
    <w:rsid w:val="007640E5"/>
    <w:rsid w:val="00767E91"/>
    <w:rsid w:val="0077076A"/>
    <w:rsid w:val="00772673"/>
    <w:rsid w:val="00773A8E"/>
    <w:rsid w:val="00773C80"/>
    <w:rsid w:val="00776AC0"/>
    <w:rsid w:val="0077723B"/>
    <w:rsid w:val="0078000B"/>
    <w:rsid w:val="00780279"/>
    <w:rsid w:val="007807BC"/>
    <w:rsid w:val="00782E73"/>
    <w:rsid w:val="00783254"/>
    <w:rsid w:val="007833CA"/>
    <w:rsid w:val="0078631B"/>
    <w:rsid w:val="00792A80"/>
    <w:rsid w:val="00792E7D"/>
    <w:rsid w:val="007931A1"/>
    <w:rsid w:val="007931AB"/>
    <w:rsid w:val="0079499F"/>
    <w:rsid w:val="0079540C"/>
    <w:rsid w:val="007A2900"/>
    <w:rsid w:val="007A339D"/>
    <w:rsid w:val="007A5D3B"/>
    <w:rsid w:val="007B1D39"/>
    <w:rsid w:val="007B33F3"/>
    <w:rsid w:val="007B5C8C"/>
    <w:rsid w:val="007B65A5"/>
    <w:rsid w:val="007C0474"/>
    <w:rsid w:val="007C197F"/>
    <w:rsid w:val="007C5760"/>
    <w:rsid w:val="007C66B9"/>
    <w:rsid w:val="007D1DFB"/>
    <w:rsid w:val="007D213E"/>
    <w:rsid w:val="007D445B"/>
    <w:rsid w:val="007E0383"/>
    <w:rsid w:val="007E2B36"/>
    <w:rsid w:val="007E5693"/>
    <w:rsid w:val="007E6F43"/>
    <w:rsid w:val="007F0B23"/>
    <w:rsid w:val="007F1838"/>
    <w:rsid w:val="007F2C55"/>
    <w:rsid w:val="00801CE1"/>
    <w:rsid w:val="00806DFF"/>
    <w:rsid w:val="00811EE6"/>
    <w:rsid w:val="00814B59"/>
    <w:rsid w:val="008150F6"/>
    <w:rsid w:val="0081534A"/>
    <w:rsid w:val="00820C4D"/>
    <w:rsid w:val="00820E80"/>
    <w:rsid w:val="00826393"/>
    <w:rsid w:val="00834599"/>
    <w:rsid w:val="00835499"/>
    <w:rsid w:val="00835FDD"/>
    <w:rsid w:val="00842967"/>
    <w:rsid w:val="00843442"/>
    <w:rsid w:val="00843F21"/>
    <w:rsid w:val="00845468"/>
    <w:rsid w:val="00850C5D"/>
    <w:rsid w:val="00853EB1"/>
    <w:rsid w:val="00860AF8"/>
    <w:rsid w:val="008617C0"/>
    <w:rsid w:val="008633DC"/>
    <w:rsid w:val="00865267"/>
    <w:rsid w:val="0086578E"/>
    <w:rsid w:val="00865AAB"/>
    <w:rsid w:val="00865F0D"/>
    <w:rsid w:val="00866A7E"/>
    <w:rsid w:val="00867C37"/>
    <w:rsid w:val="00883395"/>
    <w:rsid w:val="008933FA"/>
    <w:rsid w:val="00893907"/>
    <w:rsid w:val="00893E3D"/>
    <w:rsid w:val="00897A21"/>
    <w:rsid w:val="008A3D65"/>
    <w:rsid w:val="008A46D6"/>
    <w:rsid w:val="008A74BA"/>
    <w:rsid w:val="008B0617"/>
    <w:rsid w:val="008B27BA"/>
    <w:rsid w:val="008C09B6"/>
    <w:rsid w:val="008C0B80"/>
    <w:rsid w:val="008C1564"/>
    <w:rsid w:val="008C16EB"/>
    <w:rsid w:val="008C18F7"/>
    <w:rsid w:val="008C2DB4"/>
    <w:rsid w:val="008C7804"/>
    <w:rsid w:val="008C7837"/>
    <w:rsid w:val="008D162B"/>
    <w:rsid w:val="008D18C8"/>
    <w:rsid w:val="008D1A55"/>
    <w:rsid w:val="008D3F8D"/>
    <w:rsid w:val="008D4BAB"/>
    <w:rsid w:val="008D60EF"/>
    <w:rsid w:val="008D7D3F"/>
    <w:rsid w:val="008E1984"/>
    <w:rsid w:val="008E75F9"/>
    <w:rsid w:val="008E795F"/>
    <w:rsid w:val="008F20BE"/>
    <w:rsid w:val="008F2A71"/>
    <w:rsid w:val="008F31FA"/>
    <w:rsid w:val="008F62CF"/>
    <w:rsid w:val="00900BB2"/>
    <w:rsid w:val="00901ACB"/>
    <w:rsid w:val="00902C2A"/>
    <w:rsid w:val="00904BC6"/>
    <w:rsid w:val="0090511A"/>
    <w:rsid w:val="0090662B"/>
    <w:rsid w:val="00911AB8"/>
    <w:rsid w:val="00923C6C"/>
    <w:rsid w:val="00925100"/>
    <w:rsid w:val="00932652"/>
    <w:rsid w:val="009338F1"/>
    <w:rsid w:val="009353AD"/>
    <w:rsid w:val="00941BFA"/>
    <w:rsid w:val="00943E89"/>
    <w:rsid w:val="009478D7"/>
    <w:rsid w:val="00947CA0"/>
    <w:rsid w:val="009518D9"/>
    <w:rsid w:val="009520FF"/>
    <w:rsid w:val="00952190"/>
    <w:rsid w:val="00955EDC"/>
    <w:rsid w:val="00956090"/>
    <w:rsid w:val="00956750"/>
    <w:rsid w:val="009605F9"/>
    <w:rsid w:val="00963C94"/>
    <w:rsid w:val="0097419C"/>
    <w:rsid w:val="00974E58"/>
    <w:rsid w:val="00980923"/>
    <w:rsid w:val="00982005"/>
    <w:rsid w:val="0098260F"/>
    <w:rsid w:val="00984071"/>
    <w:rsid w:val="00986190"/>
    <w:rsid w:val="00991D81"/>
    <w:rsid w:val="00991E15"/>
    <w:rsid w:val="009930F1"/>
    <w:rsid w:val="009939B9"/>
    <w:rsid w:val="00996AF2"/>
    <w:rsid w:val="0099762D"/>
    <w:rsid w:val="00997B7C"/>
    <w:rsid w:val="009A2ED2"/>
    <w:rsid w:val="009A317D"/>
    <w:rsid w:val="009A5E82"/>
    <w:rsid w:val="009B1283"/>
    <w:rsid w:val="009B2DCE"/>
    <w:rsid w:val="009B2F63"/>
    <w:rsid w:val="009B45AC"/>
    <w:rsid w:val="009C082D"/>
    <w:rsid w:val="009C2E34"/>
    <w:rsid w:val="009C48C6"/>
    <w:rsid w:val="009C507A"/>
    <w:rsid w:val="009C6033"/>
    <w:rsid w:val="009C628A"/>
    <w:rsid w:val="009C76E8"/>
    <w:rsid w:val="009D0A48"/>
    <w:rsid w:val="009D0E1C"/>
    <w:rsid w:val="009D278D"/>
    <w:rsid w:val="009D2E38"/>
    <w:rsid w:val="009D436E"/>
    <w:rsid w:val="009E160A"/>
    <w:rsid w:val="009E2EE6"/>
    <w:rsid w:val="009E5ED6"/>
    <w:rsid w:val="009F29A0"/>
    <w:rsid w:val="009F4AD9"/>
    <w:rsid w:val="009F619F"/>
    <w:rsid w:val="009F7613"/>
    <w:rsid w:val="00A001FA"/>
    <w:rsid w:val="00A0075E"/>
    <w:rsid w:val="00A0276E"/>
    <w:rsid w:val="00A03800"/>
    <w:rsid w:val="00A07A7E"/>
    <w:rsid w:val="00A105C6"/>
    <w:rsid w:val="00A11285"/>
    <w:rsid w:val="00A12C6A"/>
    <w:rsid w:val="00A207F2"/>
    <w:rsid w:val="00A21A80"/>
    <w:rsid w:val="00A22A8D"/>
    <w:rsid w:val="00A22DD6"/>
    <w:rsid w:val="00A23FB0"/>
    <w:rsid w:val="00A247E5"/>
    <w:rsid w:val="00A263C3"/>
    <w:rsid w:val="00A27544"/>
    <w:rsid w:val="00A31BC1"/>
    <w:rsid w:val="00A32EF4"/>
    <w:rsid w:val="00A3658D"/>
    <w:rsid w:val="00A37995"/>
    <w:rsid w:val="00A37D50"/>
    <w:rsid w:val="00A4002A"/>
    <w:rsid w:val="00A45582"/>
    <w:rsid w:val="00A46897"/>
    <w:rsid w:val="00A477BC"/>
    <w:rsid w:val="00A52508"/>
    <w:rsid w:val="00A56641"/>
    <w:rsid w:val="00A57BD8"/>
    <w:rsid w:val="00A64676"/>
    <w:rsid w:val="00A672C5"/>
    <w:rsid w:val="00A71018"/>
    <w:rsid w:val="00A71FC7"/>
    <w:rsid w:val="00A761BE"/>
    <w:rsid w:val="00A80068"/>
    <w:rsid w:val="00A80733"/>
    <w:rsid w:val="00A824A8"/>
    <w:rsid w:val="00A830B1"/>
    <w:rsid w:val="00A84329"/>
    <w:rsid w:val="00A904E4"/>
    <w:rsid w:val="00A91D73"/>
    <w:rsid w:val="00A931F1"/>
    <w:rsid w:val="00A961AF"/>
    <w:rsid w:val="00AA1C3C"/>
    <w:rsid w:val="00AB0CF9"/>
    <w:rsid w:val="00AB5450"/>
    <w:rsid w:val="00AB75F0"/>
    <w:rsid w:val="00AC2C4B"/>
    <w:rsid w:val="00AC4804"/>
    <w:rsid w:val="00AC50A8"/>
    <w:rsid w:val="00AC63AA"/>
    <w:rsid w:val="00AC7FC9"/>
    <w:rsid w:val="00AD3615"/>
    <w:rsid w:val="00AD488E"/>
    <w:rsid w:val="00AE2E96"/>
    <w:rsid w:val="00AE5E51"/>
    <w:rsid w:val="00AF023D"/>
    <w:rsid w:val="00AF1282"/>
    <w:rsid w:val="00AF2A2A"/>
    <w:rsid w:val="00AF53C3"/>
    <w:rsid w:val="00AF6158"/>
    <w:rsid w:val="00B003D7"/>
    <w:rsid w:val="00B0040A"/>
    <w:rsid w:val="00B01AC4"/>
    <w:rsid w:val="00B02975"/>
    <w:rsid w:val="00B02BB7"/>
    <w:rsid w:val="00B0437E"/>
    <w:rsid w:val="00B04D0D"/>
    <w:rsid w:val="00B12B0F"/>
    <w:rsid w:val="00B138EA"/>
    <w:rsid w:val="00B1475F"/>
    <w:rsid w:val="00B15047"/>
    <w:rsid w:val="00B17222"/>
    <w:rsid w:val="00B17C1C"/>
    <w:rsid w:val="00B20DA3"/>
    <w:rsid w:val="00B23DB5"/>
    <w:rsid w:val="00B258EF"/>
    <w:rsid w:val="00B3128E"/>
    <w:rsid w:val="00B314C8"/>
    <w:rsid w:val="00B31748"/>
    <w:rsid w:val="00B32CA4"/>
    <w:rsid w:val="00B4040A"/>
    <w:rsid w:val="00B41286"/>
    <w:rsid w:val="00B419CE"/>
    <w:rsid w:val="00B478BC"/>
    <w:rsid w:val="00B50054"/>
    <w:rsid w:val="00B517BE"/>
    <w:rsid w:val="00B55488"/>
    <w:rsid w:val="00B62D0D"/>
    <w:rsid w:val="00B63CED"/>
    <w:rsid w:val="00B64A7F"/>
    <w:rsid w:val="00B655CF"/>
    <w:rsid w:val="00B67A70"/>
    <w:rsid w:val="00B72F97"/>
    <w:rsid w:val="00B73C95"/>
    <w:rsid w:val="00B8049E"/>
    <w:rsid w:val="00B85C4E"/>
    <w:rsid w:val="00B87611"/>
    <w:rsid w:val="00B90656"/>
    <w:rsid w:val="00B9345B"/>
    <w:rsid w:val="00B95893"/>
    <w:rsid w:val="00B961B5"/>
    <w:rsid w:val="00B9743D"/>
    <w:rsid w:val="00BA2513"/>
    <w:rsid w:val="00BA3DD0"/>
    <w:rsid w:val="00BA4C87"/>
    <w:rsid w:val="00BA7DC4"/>
    <w:rsid w:val="00BB0BA3"/>
    <w:rsid w:val="00BB3E67"/>
    <w:rsid w:val="00BB65F6"/>
    <w:rsid w:val="00BB6E0E"/>
    <w:rsid w:val="00BC0E62"/>
    <w:rsid w:val="00BC0EC8"/>
    <w:rsid w:val="00BC2186"/>
    <w:rsid w:val="00BD0CDD"/>
    <w:rsid w:val="00BD2570"/>
    <w:rsid w:val="00BD31B2"/>
    <w:rsid w:val="00BD6F4B"/>
    <w:rsid w:val="00BD708D"/>
    <w:rsid w:val="00BE6F9E"/>
    <w:rsid w:val="00BF3691"/>
    <w:rsid w:val="00C01F30"/>
    <w:rsid w:val="00C02342"/>
    <w:rsid w:val="00C03DEF"/>
    <w:rsid w:val="00C052DB"/>
    <w:rsid w:val="00C0539B"/>
    <w:rsid w:val="00C0689E"/>
    <w:rsid w:val="00C10DEE"/>
    <w:rsid w:val="00C157F5"/>
    <w:rsid w:val="00C165DF"/>
    <w:rsid w:val="00C1726E"/>
    <w:rsid w:val="00C1766A"/>
    <w:rsid w:val="00C17A12"/>
    <w:rsid w:val="00C20ED0"/>
    <w:rsid w:val="00C250A6"/>
    <w:rsid w:val="00C25565"/>
    <w:rsid w:val="00C269F2"/>
    <w:rsid w:val="00C33A4C"/>
    <w:rsid w:val="00C445D5"/>
    <w:rsid w:val="00C44D61"/>
    <w:rsid w:val="00C44D9D"/>
    <w:rsid w:val="00C5198C"/>
    <w:rsid w:val="00C528FB"/>
    <w:rsid w:val="00C539AB"/>
    <w:rsid w:val="00C54270"/>
    <w:rsid w:val="00C543D9"/>
    <w:rsid w:val="00C5524A"/>
    <w:rsid w:val="00C55B93"/>
    <w:rsid w:val="00C5668F"/>
    <w:rsid w:val="00C57195"/>
    <w:rsid w:val="00C60B97"/>
    <w:rsid w:val="00C63B91"/>
    <w:rsid w:val="00C655FC"/>
    <w:rsid w:val="00C67750"/>
    <w:rsid w:val="00C709FA"/>
    <w:rsid w:val="00C71091"/>
    <w:rsid w:val="00C72E17"/>
    <w:rsid w:val="00C731F0"/>
    <w:rsid w:val="00C755BC"/>
    <w:rsid w:val="00C757D8"/>
    <w:rsid w:val="00C758B7"/>
    <w:rsid w:val="00C77A6E"/>
    <w:rsid w:val="00C85879"/>
    <w:rsid w:val="00C902FD"/>
    <w:rsid w:val="00C90C58"/>
    <w:rsid w:val="00C91D40"/>
    <w:rsid w:val="00C91F19"/>
    <w:rsid w:val="00C91F99"/>
    <w:rsid w:val="00C96E86"/>
    <w:rsid w:val="00C97096"/>
    <w:rsid w:val="00CA047E"/>
    <w:rsid w:val="00CA3A41"/>
    <w:rsid w:val="00CA6FC3"/>
    <w:rsid w:val="00CA79FA"/>
    <w:rsid w:val="00CA7E6D"/>
    <w:rsid w:val="00CB0179"/>
    <w:rsid w:val="00CB1136"/>
    <w:rsid w:val="00CB3CE7"/>
    <w:rsid w:val="00CB4328"/>
    <w:rsid w:val="00CB4A69"/>
    <w:rsid w:val="00CB56D5"/>
    <w:rsid w:val="00CB5C0B"/>
    <w:rsid w:val="00CB5C7E"/>
    <w:rsid w:val="00CB5D01"/>
    <w:rsid w:val="00CC358B"/>
    <w:rsid w:val="00CC45B5"/>
    <w:rsid w:val="00CC66B8"/>
    <w:rsid w:val="00CD33B0"/>
    <w:rsid w:val="00CD397E"/>
    <w:rsid w:val="00CD53FB"/>
    <w:rsid w:val="00CD7AFE"/>
    <w:rsid w:val="00CE1B26"/>
    <w:rsid w:val="00CE2401"/>
    <w:rsid w:val="00CE6B3A"/>
    <w:rsid w:val="00CE7B86"/>
    <w:rsid w:val="00CF1711"/>
    <w:rsid w:val="00CF1E2B"/>
    <w:rsid w:val="00CF371E"/>
    <w:rsid w:val="00CF5527"/>
    <w:rsid w:val="00D06F14"/>
    <w:rsid w:val="00D10CAA"/>
    <w:rsid w:val="00D1163F"/>
    <w:rsid w:val="00D1226D"/>
    <w:rsid w:val="00D15DDF"/>
    <w:rsid w:val="00D15FFE"/>
    <w:rsid w:val="00D16640"/>
    <w:rsid w:val="00D2575F"/>
    <w:rsid w:val="00D26CED"/>
    <w:rsid w:val="00D273A2"/>
    <w:rsid w:val="00D27F44"/>
    <w:rsid w:val="00D30D55"/>
    <w:rsid w:val="00D40D57"/>
    <w:rsid w:val="00D45FF5"/>
    <w:rsid w:val="00D46CD8"/>
    <w:rsid w:val="00D50576"/>
    <w:rsid w:val="00D52AA7"/>
    <w:rsid w:val="00D52DB4"/>
    <w:rsid w:val="00D55B94"/>
    <w:rsid w:val="00D5730F"/>
    <w:rsid w:val="00D608E7"/>
    <w:rsid w:val="00D6299F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53A6"/>
    <w:rsid w:val="00D95767"/>
    <w:rsid w:val="00D97A8B"/>
    <w:rsid w:val="00DA23BB"/>
    <w:rsid w:val="00DA3005"/>
    <w:rsid w:val="00DB580C"/>
    <w:rsid w:val="00DC3130"/>
    <w:rsid w:val="00DD22F4"/>
    <w:rsid w:val="00DD50ED"/>
    <w:rsid w:val="00DD5937"/>
    <w:rsid w:val="00DE50AC"/>
    <w:rsid w:val="00DE5D9F"/>
    <w:rsid w:val="00DE5F5C"/>
    <w:rsid w:val="00DE6F81"/>
    <w:rsid w:val="00DE789C"/>
    <w:rsid w:val="00DF11E1"/>
    <w:rsid w:val="00E01930"/>
    <w:rsid w:val="00E03CB6"/>
    <w:rsid w:val="00E043D1"/>
    <w:rsid w:val="00E127A1"/>
    <w:rsid w:val="00E12AC5"/>
    <w:rsid w:val="00E246B8"/>
    <w:rsid w:val="00E319A0"/>
    <w:rsid w:val="00E32BA4"/>
    <w:rsid w:val="00E43B88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512"/>
    <w:rsid w:val="00E618A7"/>
    <w:rsid w:val="00E61F93"/>
    <w:rsid w:val="00E6287C"/>
    <w:rsid w:val="00E645D7"/>
    <w:rsid w:val="00E66225"/>
    <w:rsid w:val="00E71E4E"/>
    <w:rsid w:val="00E71F1B"/>
    <w:rsid w:val="00E733F7"/>
    <w:rsid w:val="00E765D7"/>
    <w:rsid w:val="00E81EDD"/>
    <w:rsid w:val="00E85E47"/>
    <w:rsid w:val="00E86E0D"/>
    <w:rsid w:val="00E91B84"/>
    <w:rsid w:val="00E93A0D"/>
    <w:rsid w:val="00E93F36"/>
    <w:rsid w:val="00E957B9"/>
    <w:rsid w:val="00EA0CBD"/>
    <w:rsid w:val="00EA11E7"/>
    <w:rsid w:val="00EA26F6"/>
    <w:rsid w:val="00EA3E6F"/>
    <w:rsid w:val="00EA5A68"/>
    <w:rsid w:val="00EB0386"/>
    <w:rsid w:val="00EB34DF"/>
    <w:rsid w:val="00EB3B16"/>
    <w:rsid w:val="00EB5A94"/>
    <w:rsid w:val="00EB7BAE"/>
    <w:rsid w:val="00EC3763"/>
    <w:rsid w:val="00EC3D1F"/>
    <w:rsid w:val="00EC6355"/>
    <w:rsid w:val="00EC68F9"/>
    <w:rsid w:val="00EC70CF"/>
    <w:rsid w:val="00EC71D7"/>
    <w:rsid w:val="00ED5C40"/>
    <w:rsid w:val="00EE0C61"/>
    <w:rsid w:val="00EE31D4"/>
    <w:rsid w:val="00EE7196"/>
    <w:rsid w:val="00EE7377"/>
    <w:rsid w:val="00EF14B3"/>
    <w:rsid w:val="00EF291D"/>
    <w:rsid w:val="00EF2C56"/>
    <w:rsid w:val="00EF7E22"/>
    <w:rsid w:val="00F02E77"/>
    <w:rsid w:val="00F02ED6"/>
    <w:rsid w:val="00F05565"/>
    <w:rsid w:val="00F06083"/>
    <w:rsid w:val="00F0686C"/>
    <w:rsid w:val="00F06DF0"/>
    <w:rsid w:val="00F07F4D"/>
    <w:rsid w:val="00F116E4"/>
    <w:rsid w:val="00F12066"/>
    <w:rsid w:val="00F1293C"/>
    <w:rsid w:val="00F13CAE"/>
    <w:rsid w:val="00F166D0"/>
    <w:rsid w:val="00F1763A"/>
    <w:rsid w:val="00F179BE"/>
    <w:rsid w:val="00F20EC3"/>
    <w:rsid w:val="00F22216"/>
    <w:rsid w:val="00F2554B"/>
    <w:rsid w:val="00F30198"/>
    <w:rsid w:val="00F32281"/>
    <w:rsid w:val="00F335FB"/>
    <w:rsid w:val="00F34961"/>
    <w:rsid w:val="00F3669A"/>
    <w:rsid w:val="00F40E0B"/>
    <w:rsid w:val="00F44864"/>
    <w:rsid w:val="00F44D15"/>
    <w:rsid w:val="00F4570E"/>
    <w:rsid w:val="00F4640E"/>
    <w:rsid w:val="00F514A4"/>
    <w:rsid w:val="00F53794"/>
    <w:rsid w:val="00F5426D"/>
    <w:rsid w:val="00F562AD"/>
    <w:rsid w:val="00F56951"/>
    <w:rsid w:val="00F62D0F"/>
    <w:rsid w:val="00F6322E"/>
    <w:rsid w:val="00F65767"/>
    <w:rsid w:val="00F675A2"/>
    <w:rsid w:val="00F70E6D"/>
    <w:rsid w:val="00F73BEC"/>
    <w:rsid w:val="00F74434"/>
    <w:rsid w:val="00F7498B"/>
    <w:rsid w:val="00F82BFC"/>
    <w:rsid w:val="00F85FC0"/>
    <w:rsid w:val="00F861EC"/>
    <w:rsid w:val="00F8629D"/>
    <w:rsid w:val="00F86E84"/>
    <w:rsid w:val="00FA7981"/>
    <w:rsid w:val="00FA7FBE"/>
    <w:rsid w:val="00FB0CFE"/>
    <w:rsid w:val="00FB5671"/>
    <w:rsid w:val="00FC60B8"/>
    <w:rsid w:val="00FC6818"/>
    <w:rsid w:val="00FC74EA"/>
    <w:rsid w:val="00FC7CDE"/>
    <w:rsid w:val="00FD53EB"/>
    <w:rsid w:val="00FD5E78"/>
    <w:rsid w:val="00FD7929"/>
    <w:rsid w:val="00FE338B"/>
    <w:rsid w:val="00FE50F2"/>
    <w:rsid w:val="00FE543C"/>
    <w:rsid w:val="00FE5D85"/>
    <w:rsid w:val="00FF1739"/>
    <w:rsid w:val="00FF2844"/>
    <w:rsid w:val="00FF2F8A"/>
    <w:rsid w:val="00FF4579"/>
    <w:rsid w:val="00FF480A"/>
    <w:rsid w:val="00FF5A4F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FA35EED9-8D66-4B74-9303-519E10ECB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F1711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773C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ita.rudgalviene@klaipedos-r.l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vivaldybe@klaipedos-r.l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28B6-2A38-4DC2-88C3-08B57662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50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2193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Rita Rudgalvienė</cp:lastModifiedBy>
  <cp:revision>45</cp:revision>
  <cp:lastPrinted>2023-05-16T06:34:00Z</cp:lastPrinted>
  <dcterms:created xsi:type="dcterms:W3CDTF">2025-03-24T12:32:00Z</dcterms:created>
  <dcterms:modified xsi:type="dcterms:W3CDTF">2025-05-19T10:27:00Z</dcterms:modified>
</cp:coreProperties>
</file>